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BAC96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Antone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POTTER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d.1506)</w:t>
      </w:r>
    </w:p>
    <w:p w14:paraId="7458B4AE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0A186E47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B3F08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DFA4F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Jan.1506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663891D2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33F1F80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A82ECB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7EB8E" w14:textId="77777777" w:rsidR="005F0200" w:rsidRDefault="005F0200" w:rsidP="005F02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4077B6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00616" w14:textId="77777777" w:rsidR="005F0200" w:rsidRDefault="005F0200" w:rsidP="009139A6">
      <w:r>
        <w:separator/>
      </w:r>
    </w:p>
  </w:endnote>
  <w:endnote w:type="continuationSeparator" w:id="0">
    <w:p w14:paraId="6689CA42" w14:textId="77777777" w:rsidR="005F0200" w:rsidRDefault="005F02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81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3B0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58A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FE9D7" w14:textId="77777777" w:rsidR="005F0200" w:rsidRDefault="005F0200" w:rsidP="009139A6">
      <w:r>
        <w:separator/>
      </w:r>
    </w:p>
  </w:footnote>
  <w:footnote w:type="continuationSeparator" w:id="0">
    <w:p w14:paraId="74BFB005" w14:textId="77777777" w:rsidR="005F0200" w:rsidRDefault="005F02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F59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319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D93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200"/>
    <w:rsid w:val="000666E0"/>
    <w:rsid w:val="002510B7"/>
    <w:rsid w:val="005C130B"/>
    <w:rsid w:val="005F0200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90ECD"/>
  <w15:chartTrackingRefBased/>
  <w15:docId w15:val="{12A31D9F-8195-40D1-9DC5-3404C028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2021-04-10T13:55:00Z</dcterms:created>
  <dcterms:modified xsi:type="dcterms:W3CDTF">2021-04-10T13:55:00Z</dcterms:modified>
</cp:coreProperties>
</file>